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F96" w:rsidP="00F23F96" w:rsidRDefault="00F23F96" w14:paraId="799B1A17" w14:textId="7A07AE20">
      <w:pPr>
        <w:pStyle w:val="Tittel"/>
      </w:pPr>
      <w:r>
        <w:t xml:space="preserve">Vedlegg </w:t>
      </w:r>
      <w:r w:rsidR="1B566D15">
        <w:t>1</w:t>
      </w:r>
      <w:r w:rsidR="255F3ED8">
        <w:t>0</w:t>
      </w:r>
      <w:r>
        <w:t xml:space="preserve"> Egenerklæring om russisk involvering i offentlige anskaffelser</w:t>
      </w:r>
    </w:p>
    <w:p w:rsidR="00F23F96" w:rsidP="00F23F96" w:rsidRDefault="00F23F96" w14:paraId="4E44DF3D" w14:textId="77777777"/>
    <w:p w:rsidR="00F23F96" w:rsidP="00F23F96" w:rsidRDefault="00F23F96" w14:paraId="4334FCCE" w14:textId="77777777">
      <w:r>
        <w:t xml:space="preserve">Jeg erklærer at det ikke er russisk involvering i verken selskapet jeg representerer eller i kontraktgjennomføringen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37373587">
      <w:r>
        <w:t>I særdeleshet erklærer jeg at:</w:t>
      </w:r>
    </w:p>
    <w:p w:rsidR="00F23F96" w:rsidP="00F23F96" w:rsidRDefault="00F23F96" w14:paraId="0178BB8D" w14:textId="77777777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:rsidR="00F23F96" w:rsidP="00F23F96" w:rsidRDefault="00F23F96" w14:paraId="4FFD074B" w14:textId="77777777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:rsidR="00F23F96" w:rsidP="00F23F96" w:rsidRDefault="00F23F96" w14:paraId="67E15325" w14:textId="77777777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:rsidR="00F23F96" w:rsidP="00F23F96" w:rsidRDefault="00F23F96" w14:paraId="59CB3F3E" w14:textId="4FDCE245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F23F96" w:rsidP="00F23F96" w:rsidRDefault="00F23F96" w14:paraId="4CEF9B16" w14:textId="14C72731">
      <w:r>
        <w:t>[Navn og org.nr. på selskap]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6C58" w:rsidP="008A6B54" w:rsidRDefault="000A6C58" w14:paraId="358D2D59" w14:textId="77777777">
      <w:pPr>
        <w:spacing w:after="0" w:line="240" w:lineRule="auto"/>
      </w:pPr>
      <w:r>
        <w:separator/>
      </w:r>
    </w:p>
  </w:endnote>
  <w:endnote w:type="continuationSeparator" w:id="0">
    <w:p w:rsidR="000A6C58" w:rsidP="008A6B54" w:rsidRDefault="000A6C58" w14:paraId="2CE84F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032413" w:rsidRDefault="00032413" w14:paraId="236FE9A6" w14:textId="57154A5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6D287A8" wp14:editId="4B70FC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32413" w:rsidR="00032413" w:rsidP="00032413" w:rsidRDefault="00032413" w14:paraId="34293466" w14:textId="2BCBFB3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3241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50C30B49">
            <v:shapetype id="_x0000_t202" coordsize="21600,21600" o:spt="202" path="m,l,21600r21600,l21600,xe" w14:anchorId="66D287A8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fill o:detectmouseclick="t"/>
              <v:textbox style="mso-fit-shape-to-text:t" inset="20pt,0,0,15pt">
                <w:txbxContent>
                  <w:p w:rsidRPr="00032413" w:rsidR="00032413" w:rsidP="00032413" w:rsidRDefault="00032413" w14:paraId="49C3E10F" w14:textId="2BCBFB3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032413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032413" w14:paraId="7946356E" w14:textId="3D3B62E0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2A4D0358" wp14:editId="06E3A444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3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032413" w:rsidR="00032413" w:rsidP="00032413" w:rsidRDefault="00032413" w14:paraId="63A2789A" w14:textId="6AF9A95F">
                                <w:pPr>
                                  <w:spacing w:after="0"/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032413"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clsh="http://schemas.microsoft.com/office/drawing/2020/classificationShape" xmlns:a="http://schemas.openxmlformats.org/drawingml/2006/main">
                <w:pict w14:anchorId="1A832A09">
                  <v:shapetype id="_x0000_t202" coordsize="21600,21600" o:spt="202" path="m,l,21600r21600,l21600,xe" w14:anchorId="2A4D0358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032413" w:rsidR="00032413" w:rsidP="00032413" w:rsidRDefault="00032413" w14:paraId="32BDCD2C" w14:textId="6AF9A95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3241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BA0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BA0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BA0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57A67FC1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  <w:tcMar/>
        </w:tcPr>
        <w:p w:rsidRPr="00907B33" w:rsidR="00BA090D" w:rsidP="00BA090D" w:rsidRDefault="00032413" w14:paraId="2E149836" w14:textId="1A9546E6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6BCDB114" wp14:editId="7E0AB694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032413" w:rsidR="00032413" w:rsidP="00032413" w:rsidRDefault="00032413" w14:paraId="350AE9B7" w14:textId="7EB4ED90">
                                <w:pPr>
                                  <w:spacing w:after="0"/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032413"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clsh="http://schemas.microsoft.com/office/drawing/2020/classificationShape" xmlns:a="http://schemas.openxmlformats.org/drawingml/2006/main">
                <w:pict w14:anchorId="087612CE">
                  <v:shapetype id="_x0000_t202" coordsize="21600,21600" o:spt="202" path="m,l,21600r21600,l21600,xe" w14:anchorId="6BCDB114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      <v:fill o:detectmouseclick="t"/>
                    <v:textbox style="mso-fit-shape-to-text:t" inset="20pt,0,0,15pt">
                      <w:txbxContent>
                        <w:p w:rsidRPr="00032413" w:rsidR="00032413" w:rsidP="00032413" w:rsidRDefault="00032413" w14:paraId="1CB37BD9" w14:textId="7EB4ED9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3241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482" w:type="pct"/>
          <w:shd w:val="clear" w:color="auto" w:fill="auto"/>
          <w:tcMar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57A67FC1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  <w:tcMar/>
        </w:tcPr>
        <w:p w:rsidRPr="00567886" w:rsidR="00BA090D" w:rsidP="5A120AB4" w:rsidRDefault="5A120AB4" w14:paraId="79283D10" w14:textId="21E353AC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57A67FC1" w:rsidR="57A67FC1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 xml:space="preserve">Vedlegg </w:t>
          </w:r>
          <w:r w:rsidRPr="57A67FC1" w:rsidR="57A67FC1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10</w:t>
          </w:r>
          <w:r w:rsidRPr="57A67FC1" w:rsidR="57A67FC1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 xml:space="preserve"> </w:t>
          </w:r>
          <w:r w:rsidRPr="57A67FC1" w:rsidR="57A67FC1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Egenerklæring om russisk involvering i off. anskaffelser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482" w:type="pct"/>
          <w:shd w:val="clear" w:color="auto" w:fill="auto"/>
          <w:tcMar/>
        </w:tcPr>
        <w:p w:rsidRPr="00907B33" w:rsidR="00BA090D" w:rsidP="00BA090D" w:rsidRDefault="00BA090D" w14:paraId="17BB8248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6C58" w:rsidP="008A6B54" w:rsidRDefault="000A6C58" w14:paraId="38A32E04" w14:textId="77777777">
      <w:pPr>
        <w:spacing w:after="0" w:line="240" w:lineRule="auto"/>
      </w:pPr>
      <w:r>
        <w:separator/>
      </w:r>
    </w:p>
  </w:footnote>
  <w:footnote w:type="continuationSeparator" w:id="0">
    <w:p w:rsidR="000A6C58" w:rsidP="008A6B54" w:rsidRDefault="000A6C58" w14:paraId="2E36958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6122" w:rsidRDefault="008A6122" w14:paraId="44B94F8B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0778515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743F2" w:rsidR="004F084A" w:rsidP="004743F2" w:rsidRDefault="008A6122" w14:paraId="3C90A1DA" w14:textId="6533B313">
    <w:pPr>
      <w:pStyle w:val="Topptekst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66FAAE58" wp14:editId="37AF8FFD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2070000" cy="342000"/>
          <wp:effectExtent l="0" t="0" r="6985" b="1270"/>
          <wp:wrapNone/>
          <wp:docPr id="1310347033" name="Bilde 1310347033" descr="Et bilde som inneholder Grafikk, Font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347033" name="Bilde 1310347033" descr="Et bilde som inneholder Grafikk, Font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32413"/>
    <w:rsid w:val="00061D42"/>
    <w:rsid w:val="00066FAD"/>
    <w:rsid w:val="000A6C58"/>
    <w:rsid w:val="000C55D7"/>
    <w:rsid w:val="000E3D69"/>
    <w:rsid w:val="001457DD"/>
    <w:rsid w:val="00164145"/>
    <w:rsid w:val="00172E83"/>
    <w:rsid w:val="00174C26"/>
    <w:rsid w:val="001B3217"/>
    <w:rsid w:val="002148C4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122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0DE9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75813"/>
    <w:rsid w:val="00CB354A"/>
    <w:rsid w:val="00CC0CDA"/>
    <w:rsid w:val="00CF1573"/>
    <w:rsid w:val="00D0738E"/>
    <w:rsid w:val="00D758FB"/>
    <w:rsid w:val="00D869B4"/>
    <w:rsid w:val="00DD09B3"/>
    <w:rsid w:val="00DD12A9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05FBC8AB"/>
    <w:rsid w:val="1B566D15"/>
    <w:rsid w:val="255F3ED8"/>
    <w:rsid w:val="5669CD3A"/>
    <w:rsid w:val="57A67FC1"/>
    <w:rsid w:val="5A120AB4"/>
    <w:rsid w:val="7206D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iflun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5de740bd1920367fc87313952e91860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45caddef9dd1fbf634f7fc8bbc6e0027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F749B54-5A37-4F28-85CC-AEC2C248E16A}"/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med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Lund, Hilde Fines</cp:lastModifiedBy>
  <cp:revision>8</cp:revision>
  <dcterms:created xsi:type="dcterms:W3CDTF">2024-04-23T11:38:00Z</dcterms:created>
  <dcterms:modified xsi:type="dcterms:W3CDTF">2025-01-16T08:36:29Z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0x010100DF4F9B5898F9FB4DBE3B04A0CB1792C7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2024-04-23T11:38:30Z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3340addf-3ff1-43b3-a219-278e21c3e04b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3700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